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A3306C" w:rsidRPr="00A3306C" w:rsidTr="00511306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A3306C" w:rsidRPr="00A3306C" w:rsidRDefault="00A3306C" w:rsidP="00C346F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A3306C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 </w:t>
            </w:r>
            <w:r w:rsidR="00C346F3" w:rsidRPr="00C346F3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Γάντια εργαστηρίου</w:t>
            </w:r>
            <w:bookmarkStart w:id="0" w:name="_GoBack"/>
            <w:bookmarkEnd w:id="0"/>
          </w:p>
        </w:tc>
      </w:tr>
      <w:tr w:rsidR="00A3306C" w:rsidRPr="00A3306C" w:rsidTr="00511306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A3306C" w:rsidRPr="00A3306C" w:rsidTr="00511306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A3306C" w:rsidRPr="00A3306C" w:rsidTr="00511306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A3306C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3306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A3306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A3306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A3306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A3306C" w:rsidRPr="00A3306C" w:rsidTr="00511306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vAlign w:val="center"/>
          </w:tcPr>
          <w:p w:rsidR="00A3306C" w:rsidRPr="00A3306C" w:rsidRDefault="00C346F3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346F3">
              <w:rPr>
                <w:rFonts w:ascii="Tahoma" w:hAnsi="Tahoma" w:cs="Tahoma"/>
                <w:color w:val="000000"/>
                <w:sz w:val="18"/>
                <w:szCs w:val="18"/>
              </w:rPr>
              <w:t xml:space="preserve">Γάντια εργαστηρίου </w:t>
            </w:r>
            <w:proofErr w:type="spellStart"/>
            <w:r w:rsidRPr="00C346F3">
              <w:rPr>
                <w:rFonts w:ascii="Tahoma" w:hAnsi="Tahoma" w:cs="Tahoma"/>
                <w:color w:val="000000"/>
                <w:sz w:val="18"/>
                <w:szCs w:val="18"/>
              </w:rPr>
              <w:t>Λάτεξ</w:t>
            </w:r>
            <w:proofErr w:type="spellEnd"/>
            <w:r w:rsidRPr="00C346F3">
              <w:rPr>
                <w:rFonts w:ascii="Tahoma" w:hAnsi="Tahoma" w:cs="Tahoma"/>
                <w:color w:val="000000"/>
                <w:sz w:val="18"/>
                <w:szCs w:val="18"/>
              </w:rPr>
              <w:t xml:space="preserve"> - </w:t>
            </w:r>
            <w:proofErr w:type="spellStart"/>
            <w:r w:rsidRPr="00C346F3">
              <w:rPr>
                <w:rFonts w:ascii="Tahoma" w:hAnsi="Tahoma" w:cs="Tahoma"/>
                <w:color w:val="000000"/>
                <w:sz w:val="18"/>
                <w:szCs w:val="18"/>
              </w:rPr>
              <w:t>Large</w:t>
            </w:r>
            <w:proofErr w:type="spellEnd"/>
          </w:p>
        </w:tc>
        <w:tc>
          <w:tcPr>
            <w:tcW w:w="1080" w:type="dxa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A3306C" w:rsidRPr="00A3306C" w:rsidTr="00511306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A3306C" w:rsidRPr="00A3306C" w:rsidRDefault="00C346F3" w:rsidP="00A3306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eastAsia="DengXian" w:hAnsi="Tahoma" w:cs="Tahoma"/>
                <w:sz w:val="18"/>
                <w:szCs w:val="18"/>
              </w:rPr>
              <w:t>2</w:t>
            </w:r>
          </w:p>
        </w:tc>
        <w:tc>
          <w:tcPr>
            <w:tcW w:w="3261" w:type="dxa"/>
            <w:vAlign w:val="center"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3306C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A3306C" w:rsidRPr="00A3306C" w:rsidRDefault="00C346F3" w:rsidP="00A3306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3306C" w:rsidRPr="00A3306C" w:rsidRDefault="00A3306C" w:rsidP="00A3306C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A3306C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CB73E1" w:rsidRDefault="00B43CAA" w:rsidP="00CB73E1"/>
    <w:sectPr w:rsidR="00B43CAA" w:rsidRPr="00CB73E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A3306C"/>
    <w:rsid w:val="00B43CAA"/>
    <w:rsid w:val="00C346F3"/>
    <w:rsid w:val="00CB73E1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EBDD9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82400F9E</Template>
  <TotalTime>1</TotalTime>
  <Pages>1</Pages>
  <Words>32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2025-12-01T09:08:00Z</dcterms:created>
  <dcterms:modified xsi:type="dcterms:W3CDTF">2025-12-01T09:08:00Z</dcterms:modified>
</cp:coreProperties>
</file>